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4CF53" w14:textId="77777777" w:rsidR="00AE6946" w:rsidRDefault="00AE6946" w:rsidP="00AE6946">
      <w:pPr>
        <w:pStyle w:val="NoSpacing"/>
      </w:pPr>
      <w:r>
        <w:rPr>
          <w:u w:val="single"/>
        </w:rPr>
        <w:t>Peter CAVERSHAM</w:t>
      </w:r>
      <w:r>
        <w:t xml:space="preserve">       (d.1503)</w:t>
      </w:r>
    </w:p>
    <w:p w14:paraId="58C27E44" w14:textId="77777777" w:rsidR="00AE6946" w:rsidRDefault="00AE6946" w:rsidP="00AE6946">
      <w:pPr>
        <w:pStyle w:val="NoSpacing"/>
      </w:pPr>
      <w:r>
        <w:t>Abbot of Nutley, Buckinghamshire.</w:t>
      </w:r>
    </w:p>
    <w:p w14:paraId="3872CBBF" w14:textId="77777777" w:rsidR="00AE6946" w:rsidRDefault="00AE6946" w:rsidP="00AE6946">
      <w:pPr>
        <w:pStyle w:val="NoSpacing"/>
      </w:pPr>
    </w:p>
    <w:p w14:paraId="26FF3E72" w14:textId="36CB1E4F" w:rsidR="00AE6946" w:rsidRDefault="00AE6946" w:rsidP="00AE6946">
      <w:pPr>
        <w:pStyle w:val="NoSpacing"/>
      </w:pPr>
    </w:p>
    <w:p w14:paraId="295688E7" w14:textId="3EAF1E84" w:rsidR="0011288A" w:rsidRDefault="0011288A" w:rsidP="0011288A">
      <w:pPr>
        <w:pStyle w:val="NoSpacing"/>
      </w:pPr>
      <w:r>
        <w:tab/>
        <w:t>1483</w:t>
      </w:r>
      <w:r>
        <w:tab/>
        <w:t>He made a plaint of debt against Michael Coley of Oxford(q.v.).</w:t>
      </w:r>
      <w:r>
        <w:tab/>
      </w:r>
      <w:r>
        <w:tab/>
      </w:r>
      <w:r>
        <w:tab/>
      </w:r>
      <w:r>
        <w:tab/>
        <w:t>(http://aalt.law.uh.edu/Indices/CP40Indices/CP40no883Pl.htm )</w:t>
      </w:r>
    </w:p>
    <w:p w14:paraId="2D740C3E" w14:textId="77777777" w:rsidR="00E834C3" w:rsidRDefault="00E834C3" w:rsidP="00E834C3">
      <w:pPr>
        <w:pStyle w:val="NoSpacing"/>
      </w:pPr>
      <w:r>
        <w:tab/>
        <w:t>1483</w:t>
      </w:r>
      <w:r>
        <w:tab/>
        <w:t xml:space="preserve">He made a plaint of the detinue of a book against Michael Coley of </w:t>
      </w:r>
    </w:p>
    <w:p w14:paraId="5806768C" w14:textId="77777777" w:rsidR="00E834C3" w:rsidRDefault="00E834C3" w:rsidP="00E834C3">
      <w:pPr>
        <w:pStyle w:val="NoSpacing"/>
      </w:pPr>
      <w:r>
        <w:tab/>
      </w:r>
      <w:r>
        <w:tab/>
        <w:t>Oxford, clerk(q.v.).</w:t>
      </w:r>
    </w:p>
    <w:p w14:paraId="5F327309" w14:textId="0AFEB267" w:rsidR="00E834C3" w:rsidRDefault="00E834C3" w:rsidP="00E834C3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 xml:space="preserve">http://aalt.law.uh.edu/Indices/CP40Indices/CP40no883Pl.htm  </w:t>
        </w:r>
      </w:hyperlink>
      <w:r>
        <w:t>)</w:t>
      </w:r>
    </w:p>
    <w:p w14:paraId="4D8513F6" w14:textId="77777777" w:rsidR="003E7445" w:rsidRDefault="003E7445" w:rsidP="003E7445">
      <w:pPr>
        <w:pStyle w:val="NoSpacing"/>
        <w:rPr>
          <w:rFonts w:eastAsia="Calibri"/>
        </w:rPr>
      </w:pPr>
      <w:r>
        <w:rPr>
          <w:rFonts w:eastAsia="Calibri"/>
        </w:rPr>
        <w:tab/>
        <w:t>1484</w:t>
      </w:r>
      <w:r>
        <w:rPr>
          <w:rFonts w:eastAsia="Calibri"/>
        </w:rPr>
        <w:tab/>
        <w:t>He made a plaint of trespass and taking against John Barnard, junior,</w:t>
      </w:r>
    </w:p>
    <w:p w14:paraId="055BABC6" w14:textId="77777777" w:rsidR="003E7445" w:rsidRDefault="003E7445" w:rsidP="003E7445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of Haddenham, Buckinghamshire(q.v.).</w:t>
      </w:r>
    </w:p>
    <w:p w14:paraId="28D97185" w14:textId="77777777" w:rsidR="003E7445" w:rsidRDefault="003E7445" w:rsidP="003E7445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(http://aalt.law.uh.edu/Indices/CP40Indices/CP40no883Pl.htm )</w:t>
      </w:r>
    </w:p>
    <w:p w14:paraId="38E4C3B3" w14:textId="77777777" w:rsidR="003E7445" w:rsidRDefault="003E7445" w:rsidP="003E7445">
      <w:pPr>
        <w:pStyle w:val="NoSpacing"/>
        <w:rPr>
          <w:rFonts w:eastAsia="Calibri"/>
        </w:rPr>
      </w:pPr>
      <w:r>
        <w:rPr>
          <w:rFonts w:eastAsia="Calibri"/>
        </w:rPr>
        <w:tab/>
        <w:t>1484</w:t>
      </w:r>
      <w:r>
        <w:rPr>
          <w:rFonts w:eastAsia="Calibri"/>
        </w:rPr>
        <w:tab/>
        <w:t>He made a plaint of debt against William Westbury, Prior of Maiden</w:t>
      </w:r>
    </w:p>
    <w:p w14:paraId="0EFE5164" w14:textId="3F41752A" w:rsidR="003E7445" w:rsidRDefault="003E7445" w:rsidP="003E7445">
      <w:pPr>
        <w:pStyle w:val="NoSpacing"/>
      </w:pPr>
      <w:r>
        <w:rPr>
          <w:rFonts w:eastAsia="Calibri"/>
        </w:rPr>
        <w:tab/>
      </w:r>
      <w:r>
        <w:rPr>
          <w:rFonts w:eastAsia="Calibri"/>
        </w:rPr>
        <w:tab/>
        <w:t>Bradley(q.v.).    (ibid.)</w:t>
      </w:r>
    </w:p>
    <w:p w14:paraId="290B7003" w14:textId="77777777" w:rsidR="00AE6946" w:rsidRDefault="00AE6946" w:rsidP="003E7445">
      <w:pPr>
        <w:pStyle w:val="NoSpacing"/>
      </w:pPr>
      <w:r>
        <w:tab/>
        <w:t>1503</w:t>
      </w:r>
      <w:r>
        <w:tab/>
        <w:t>He died.</w:t>
      </w:r>
    </w:p>
    <w:p w14:paraId="36D4D957" w14:textId="77777777" w:rsidR="00AE6946" w:rsidRDefault="00AE6946" w:rsidP="003E7445">
      <w:pPr>
        <w:pStyle w:val="NoSpacing"/>
      </w:pPr>
      <w:r>
        <w:tab/>
      </w:r>
      <w:r>
        <w:tab/>
        <w:t>(</w:t>
      </w:r>
      <w:hyperlink r:id="rId7" w:history="1">
        <w:r w:rsidRPr="0065476B">
          <w:rPr>
            <w:rStyle w:val="Hyperlink"/>
          </w:rPr>
          <w:t>www.british-history.ac.uk/report.aspx?compid=40313</w:t>
        </w:r>
      </w:hyperlink>
      <w:r>
        <w:t>)</w:t>
      </w:r>
    </w:p>
    <w:p w14:paraId="1EA2A591" w14:textId="77777777" w:rsidR="00AE6946" w:rsidRDefault="00AE6946" w:rsidP="00AE6946">
      <w:pPr>
        <w:pStyle w:val="NoSpacing"/>
      </w:pPr>
    </w:p>
    <w:p w14:paraId="6A48D66D" w14:textId="1D73EC32" w:rsidR="0011288A" w:rsidRDefault="0011288A" w:rsidP="00AE6946">
      <w:pPr>
        <w:pStyle w:val="NoSpacing"/>
      </w:pPr>
    </w:p>
    <w:p w14:paraId="4141FE4F" w14:textId="03390B51" w:rsidR="003E7445" w:rsidRDefault="003E7445" w:rsidP="00AE6946">
      <w:pPr>
        <w:pStyle w:val="NoSpacing"/>
      </w:pPr>
      <w:r>
        <w:t xml:space="preserve">  5 February 2022</w:t>
      </w:r>
    </w:p>
    <w:p w14:paraId="3E73CB0A" w14:textId="27F426A7" w:rsidR="00E834C3" w:rsidRPr="00AE6946" w:rsidRDefault="00E834C3" w:rsidP="00AE6946">
      <w:pPr>
        <w:pStyle w:val="NoSpacing"/>
      </w:pPr>
      <w:r>
        <w:t>23 March 2023</w:t>
      </w:r>
    </w:p>
    <w:sectPr w:rsidR="00E834C3" w:rsidRPr="00AE69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64423" w14:textId="77777777" w:rsidR="00AE6946" w:rsidRDefault="00AE6946" w:rsidP="00920DE3">
      <w:pPr>
        <w:spacing w:after="0" w:line="240" w:lineRule="auto"/>
      </w:pPr>
      <w:r>
        <w:separator/>
      </w:r>
    </w:p>
  </w:endnote>
  <w:endnote w:type="continuationSeparator" w:id="0">
    <w:p w14:paraId="191ECC8A" w14:textId="77777777" w:rsidR="00AE6946" w:rsidRDefault="00AE69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7B6B5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41A5C" w14:textId="77777777" w:rsidR="00C009D8" w:rsidRPr="00C009D8" w:rsidRDefault="00C009D8">
    <w:pPr>
      <w:pStyle w:val="Footer"/>
    </w:pPr>
    <w:r>
      <w:t>Copyright I.S.Rogers 9 August 2013</w:t>
    </w:r>
  </w:p>
  <w:p w14:paraId="49C41170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CCE9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AF2BB" w14:textId="77777777" w:rsidR="00AE6946" w:rsidRDefault="00AE6946" w:rsidP="00920DE3">
      <w:pPr>
        <w:spacing w:after="0" w:line="240" w:lineRule="auto"/>
      </w:pPr>
      <w:r>
        <w:separator/>
      </w:r>
    </w:p>
  </w:footnote>
  <w:footnote w:type="continuationSeparator" w:id="0">
    <w:p w14:paraId="4446921F" w14:textId="77777777" w:rsidR="00AE6946" w:rsidRDefault="00AE69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7859F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731B6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19D0E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6946"/>
    <w:rsid w:val="0011288A"/>
    <w:rsid w:val="00120749"/>
    <w:rsid w:val="003E7445"/>
    <w:rsid w:val="00624CAE"/>
    <w:rsid w:val="00920DE3"/>
    <w:rsid w:val="00AE6946"/>
    <w:rsid w:val="00C009D8"/>
    <w:rsid w:val="00CF53C8"/>
    <w:rsid w:val="00E47068"/>
    <w:rsid w:val="00E8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AE43F"/>
  <w15:docId w15:val="{B117F326-D845-4DEF-A5EB-72D0997C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E69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british-history.ac.uk/report.aspx?compid=40313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4</cp:revision>
  <dcterms:created xsi:type="dcterms:W3CDTF">2015-03-15T15:10:00Z</dcterms:created>
  <dcterms:modified xsi:type="dcterms:W3CDTF">2023-03-23T15:32:00Z</dcterms:modified>
</cp:coreProperties>
</file>